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8A" w:rsidRPr="002C07CE" w:rsidRDefault="008F718A" w:rsidP="00ED056E">
      <w:pPr>
        <w:spacing w:line="276" w:lineRule="auto"/>
        <w:jc w:val="center"/>
        <w:rPr>
          <w:b/>
          <w:smallCaps/>
          <w:sz w:val="40"/>
          <w:szCs w:val="40"/>
        </w:rPr>
      </w:pPr>
      <w:r w:rsidRPr="002C07CE">
        <w:rPr>
          <w:b/>
          <w:smallCaps/>
          <w:sz w:val="40"/>
          <w:szCs w:val="40"/>
        </w:rPr>
        <w:t>Задание</w:t>
      </w:r>
    </w:p>
    <w:p w:rsidR="008F718A" w:rsidRPr="008F54A7" w:rsidRDefault="008F718A" w:rsidP="008F54A7">
      <w:pPr>
        <w:spacing w:line="276" w:lineRule="auto"/>
        <w:ind w:firstLine="709"/>
        <w:jc w:val="center"/>
        <w:rPr>
          <w:b/>
          <w:i/>
          <w:sz w:val="36"/>
          <w:szCs w:val="36"/>
          <w:u w:val="single"/>
        </w:rPr>
      </w:pPr>
      <w:r w:rsidRPr="008F54A7">
        <w:rPr>
          <w:b/>
          <w:sz w:val="36"/>
          <w:szCs w:val="36"/>
        </w:rPr>
        <w:t xml:space="preserve">Проведите опрос одноклассников и представьте сообщение </w:t>
      </w:r>
      <w:r w:rsidRPr="008F54A7">
        <w:rPr>
          <w:b/>
          <w:i/>
          <w:sz w:val="36"/>
          <w:szCs w:val="36"/>
          <w:u w:val="single"/>
        </w:rPr>
        <w:t>«Наше здоровье за нашей спиной».</w:t>
      </w:r>
    </w:p>
    <w:p w:rsidR="008F718A" w:rsidRDefault="008F718A" w:rsidP="002C07CE">
      <w:pPr>
        <w:pStyle w:val="ListParagraph"/>
        <w:numPr>
          <w:ilvl w:val="0"/>
          <w:numId w:val="43"/>
        </w:numPr>
        <w:spacing w:line="276" w:lineRule="auto"/>
        <w:ind w:left="142" w:firstLine="0"/>
        <w:jc w:val="both"/>
        <w:rPr>
          <w:sz w:val="36"/>
          <w:szCs w:val="36"/>
        </w:rPr>
      </w:pPr>
      <w:r w:rsidRPr="002C07CE">
        <w:rPr>
          <w:sz w:val="36"/>
          <w:szCs w:val="36"/>
        </w:rPr>
        <w:t>Обсудите и решите в группе, о чём именно вы хотите спросить ваших друзей. Например, какой портфель они купили для 4 класса (портфель-ранец, портфель-сумка).</w:t>
      </w:r>
    </w:p>
    <w:p w:rsidR="008F718A" w:rsidRPr="002C07CE" w:rsidRDefault="008F718A" w:rsidP="002C07CE">
      <w:pPr>
        <w:pStyle w:val="ListParagraph"/>
        <w:spacing w:line="276" w:lineRule="auto"/>
        <w:ind w:left="142"/>
        <w:jc w:val="both"/>
        <w:rPr>
          <w:sz w:val="36"/>
          <w:szCs w:val="36"/>
        </w:rPr>
      </w:pPr>
    </w:p>
    <w:p w:rsidR="008F718A" w:rsidRPr="002C07CE" w:rsidRDefault="008F718A" w:rsidP="002C07CE">
      <w:pPr>
        <w:pStyle w:val="ListParagraph"/>
        <w:numPr>
          <w:ilvl w:val="0"/>
          <w:numId w:val="43"/>
        </w:numPr>
        <w:spacing w:line="276" w:lineRule="auto"/>
        <w:ind w:left="142" w:firstLine="0"/>
        <w:jc w:val="both"/>
        <w:rPr>
          <w:i/>
          <w:sz w:val="36"/>
          <w:szCs w:val="36"/>
        </w:rPr>
      </w:pPr>
      <w:r>
        <w:rPr>
          <w:sz w:val="36"/>
          <w:szCs w:val="36"/>
        </w:rPr>
        <w:t xml:space="preserve"> М</w:t>
      </w:r>
      <w:r w:rsidRPr="002C07CE">
        <w:rPr>
          <w:sz w:val="36"/>
          <w:szCs w:val="36"/>
        </w:rPr>
        <w:t>ожет</w:t>
      </w:r>
      <w:r>
        <w:rPr>
          <w:sz w:val="36"/>
          <w:szCs w:val="36"/>
        </w:rPr>
        <w:t xml:space="preserve"> быть</w:t>
      </w:r>
      <w:r w:rsidRPr="002C07CE">
        <w:rPr>
          <w:sz w:val="36"/>
          <w:szCs w:val="36"/>
        </w:rPr>
        <w:t xml:space="preserve"> вы решите выяснить, пользуясь таблицей обследования осанки школьным врачом, сколько детей в нашем классе с правильной осанкой, сколько детей имеют нарушения.</w:t>
      </w:r>
    </w:p>
    <w:p w:rsidR="008F718A" w:rsidRPr="002C07CE" w:rsidRDefault="008F718A" w:rsidP="002C07CE">
      <w:pPr>
        <w:spacing w:line="276" w:lineRule="auto"/>
        <w:jc w:val="both"/>
        <w:rPr>
          <w:i/>
          <w:sz w:val="36"/>
          <w:szCs w:val="36"/>
        </w:rPr>
      </w:pPr>
    </w:p>
    <w:p w:rsidR="008F718A" w:rsidRPr="002C07CE" w:rsidRDefault="008F718A" w:rsidP="002C07CE">
      <w:pPr>
        <w:pStyle w:val="ListParagraph"/>
        <w:numPr>
          <w:ilvl w:val="0"/>
          <w:numId w:val="43"/>
        </w:numPr>
        <w:spacing w:line="276" w:lineRule="auto"/>
        <w:ind w:left="142" w:firstLine="0"/>
        <w:jc w:val="both"/>
        <w:rPr>
          <w:sz w:val="36"/>
          <w:szCs w:val="36"/>
        </w:rPr>
      </w:pPr>
      <w:r w:rsidRPr="002C07CE">
        <w:rPr>
          <w:sz w:val="36"/>
          <w:szCs w:val="36"/>
        </w:rPr>
        <w:t>Вы можете использовать таблицу, в которую занесены данные по массам предметов школ</w:t>
      </w:r>
      <w:r>
        <w:rPr>
          <w:sz w:val="36"/>
          <w:szCs w:val="36"/>
        </w:rPr>
        <w:t>ьного портфеля</w:t>
      </w:r>
      <w:r w:rsidRPr="002C07CE">
        <w:rPr>
          <w:sz w:val="36"/>
          <w:szCs w:val="36"/>
        </w:rPr>
        <w:t>.</w:t>
      </w:r>
      <w:r>
        <w:rPr>
          <w:sz w:val="36"/>
          <w:szCs w:val="36"/>
        </w:rPr>
        <w:t xml:space="preserve"> Зная вес портфеля в норме, сосчитать вес портфеля по дням недели, сравнить с реальным весом.</w:t>
      </w:r>
    </w:p>
    <w:p w:rsidR="008F718A" w:rsidRDefault="008F718A" w:rsidP="002C07CE">
      <w:pPr>
        <w:spacing w:line="276" w:lineRule="auto"/>
        <w:jc w:val="both"/>
        <w:rPr>
          <w:sz w:val="28"/>
          <w:szCs w:val="28"/>
        </w:rPr>
      </w:pPr>
    </w:p>
    <w:p w:rsidR="008F718A" w:rsidRDefault="008F718A" w:rsidP="00140074">
      <w:pPr>
        <w:spacing w:line="276" w:lineRule="auto"/>
        <w:ind w:firstLine="709"/>
        <w:jc w:val="both"/>
        <w:rPr>
          <w:sz w:val="28"/>
          <w:szCs w:val="28"/>
        </w:rPr>
      </w:pPr>
    </w:p>
    <w:p w:rsidR="008F718A" w:rsidRPr="002C07CE" w:rsidRDefault="008F718A" w:rsidP="00140074">
      <w:pPr>
        <w:spacing w:line="276" w:lineRule="auto"/>
        <w:ind w:firstLine="709"/>
        <w:jc w:val="both"/>
        <w:rPr>
          <w:sz w:val="32"/>
          <w:szCs w:val="32"/>
        </w:rPr>
      </w:pPr>
      <w:r w:rsidRPr="002C07CE">
        <w:rPr>
          <w:sz w:val="32"/>
          <w:szCs w:val="32"/>
        </w:rPr>
        <w:t xml:space="preserve">Вы можете задать один или несколько вопросов. Составьте вопросы, </w:t>
      </w:r>
      <w:r w:rsidRPr="002C07CE">
        <w:rPr>
          <w:b/>
          <w:sz w:val="32"/>
          <w:szCs w:val="32"/>
        </w:rPr>
        <w:t>ответьте</w:t>
      </w:r>
      <w:r w:rsidRPr="002C07CE">
        <w:rPr>
          <w:sz w:val="32"/>
          <w:szCs w:val="32"/>
        </w:rPr>
        <w:t xml:space="preserve"> на них </w:t>
      </w:r>
      <w:r w:rsidRPr="002C07CE">
        <w:rPr>
          <w:b/>
          <w:sz w:val="32"/>
          <w:szCs w:val="32"/>
        </w:rPr>
        <w:t>сами</w:t>
      </w:r>
      <w:r w:rsidRPr="002C07CE">
        <w:rPr>
          <w:sz w:val="32"/>
          <w:szCs w:val="32"/>
        </w:rPr>
        <w:t xml:space="preserve"> и </w:t>
      </w:r>
      <w:r w:rsidRPr="002C07CE">
        <w:rPr>
          <w:b/>
          <w:sz w:val="32"/>
          <w:szCs w:val="32"/>
        </w:rPr>
        <w:t>задайте</w:t>
      </w:r>
      <w:r w:rsidRPr="002C07CE">
        <w:rPr>
          <w:sz w:val="32"/>
          <w:szCs w:val="32"/>
        </w:rPr>
        <w:t xml:space="preserve"> их </w:t>
      </w:r>
      <w:r w:rsidRPr="002C07CE">
        <w:rPr>
          <w:b/>
          <w:sz w:val="32"/>
          <w:szCs w:val="32"/>
        </w:rPr>
        <w:t>членам двух других групп</w:t>
      </w:r>
      <w:r w:rsidRPr="002C07CE">
        <w:rPr>
          <w:sz w:val="32"/>
          <w:szCs w:val="32"/>
        </w:rPr>
        <w:t>. Свои и чужие ответы запишите.</w:t>
      </w:r>
      <w:r>
        <w:rPr>
          <w:sz w:val="32"/>
          <w:szCs w:val="32"/>
        </w:rPr>
        <w:t xml:space="preserve"> </w:t>
      </w:r>
      <w:r w:rsidRPr="002C07CE">
        <w:rPr>
          <w:sz w:val="32"/>
          <w:szCs w:val="32"/>
        </w:rPr>
        <w:t xml:space="preserve">Проанализируйте полученные ответы и представьте результаты опроса в виде </w:t>
      </w:r>
      <w:r w:rsidRPr="002C07CE">
        <w:rPr>
          <w:sz w:val="32"/>
          <w:szCs w:val="32"/>
          <w:u w:val="single"/>
        </w:rPr>
        <w:t>таблицы</w:t>
      </w:r>
      <w:r w:rsidRPr="002C07CE">
        <w:rPr>
          <w:sz w:val="32"/>
          <w:szCs w:val="32"/>
        </w:rPr>
        <w:t xml:space="preserve"> или </w:t>
      </w:r>
      <w:r w:rsidRPr="002C07CE">
        <w:rPr>
          <w:sz w:val="32"/>
          <w:szCs w:val="32"/>
          <w:u w:val="single"/>
        </w:rPr>
        <w:t>диаграммы</w:t>
      </w:r>
      <w:r w:rsidRPr="002C07CE">
        <w:rPr>
          <w:sz w:val="32"/>
          <w:szCs w:val="32"/>
        </w:rPr>
        <w:t>.</w:t>
      </w:r>
    </w:p>
    <w:p w:rsidR="008F718A" w:rsidRPr="002C07CE" w:rsidRDefault="008F718A" w:rsidP="00140074">
      <w:pPr>
        <w:spacing w:line="276" w:lineRule="auto"/>
        <w:ind w:firstLine="709"/>
        <w:jc w:val="both"/>
        <w:rPr>
          <w:sz w:val="32"/>
          <w:szCs w:val="32"/>
        </w:rPr>
      </w:pPr>
    </w:p>
    <w:p w:rsidR="008F718A" w:rsidRPr="002C07CE" w:rsidRDefault="008F718A" w:rsidP="00140074">
      <w:pPr>
        <w:spacing w:line="276" w:lineRule="auto"/>
        <w:ind w:firstLine="709"/>
        <w:jc w:val="both"/>
        <w:rPr>
          <w:sz w:val="32"/>
          <w:szCs w:val="32"/>
        </w:rPr>
      </w:pPr>
      <w:r w:rsidRPr="002C07CE">
        <w:rPr>
          <w:sz w:val="32"/>
          <w:szCs w:val="32"/>
        </w:rPr>
        <w:t xml:space="preserve">Вы можете выбрать какие-нибудь </w:t>
      </w:r>
      <w:r w:rsidRPr="002C07CE">
        <w:rPr>
          <w:b/>
          <w:sz w:val="32"/>
          <w:szCs w:val="32"/>
        </w:rPr>
        <w:t>символы</w:t>
      </w:r>
      <w:r w:rsidRPr="002C07CE">
        <w:rPr>
          <w:sz w:val="32"/>
          <w:szCs w:val="32"/>
        </w:rPr>
        <w:t xml:space="preserve"> для обозначения детей, имеющих отклонения в осанке,</w:t>
      </w:r>
      <w:r>
        <w:rPr>
          <w:sz w:val="32"/>
          <w:szCs w:val="32"/>
        </w:rPr>
        <w:t xml:space="preserve"> здоровых детей</w:t>
      </w:r>
      <w:r w:rsidRPr="002C07CE">
        <w:rPr>
          <w:sz w:val="32"/>
          <w:szCs w:val="32"/>
        </w:rPr>
        <w:t>, у кого осанка в норме.</w:t>
      </w:r>
    </w:p>
    <w:p w:rsidR="008F718A" w:rsidRPr="002C07CE" w:rsidRDefault="008F718A" w:rsidP="00140074">
      <w:pPr>
        <w:spacing w:line="276" w:lineRule="auto"/>
        <w:ind w:firstLine="709"/>
        <w:jc w:val="both"/>
        <w:rPr>
          <w:sz w:val="32"/>
          <w:szCs w:val="32"/>
        </w:rPr>
      </w:pPr>
      <w:r w:rsidRPr="002C07CE">
        <w:rPr>
          <w:sz w:val="32"/>
          <w:szCs w:val="32"/>
        </w:rPr>
        <w:t xml:space="preserve"> С помощью таких значков можно сделать </w:t>
      </w:r>
      <w:r w:rsidRPr="002C07CE">
        <w:rPr>
          <w:sz w:val="32"/>
          <w:szCs w:val="32"/>
          <w:u w:val="single"/>
        </w:rPr>
        <w:t>пиктограмму</w:t>
      </w:r>
      <w:r w:rsidRPr="002C07CE">
        <w:rPr>
          <w:sz w:val="32"/>
          <w:szCs w:val="32"/>
        </w:rPr>
        <w:t>.</w:t>
      </w:r>
    </w:p>
    <w:p w:rsidR="008F718A" w:rsidRDefault="008F718A" w:rsidP="00140074">
      <w:pPr>
        <w:spacing w:line="276" w:lineRule="auto"/>
        <w:ind w:firstLine="709"/>
        <w:jc w:val="both"/>
        <w:rPr>
          <w:sz w:val="32"/>
          <w:szCs w:val="32"/>
        </w:rPr>
      </w:pPr>
    </w:p>
    <w:p w:rsidR="008F718A" w:rsidRDefault="008F718A" w:rsidP="00140074">
      <w:pPr>
        <w:spacing w:line="276" w:lineRule="auto"/>
        <w:ind w:firstLine="709"/>
        <w:jc w:val="both"/>
        <w:rPr>
          <w:sz w:val="32"/>
          <w:szCs w:val="32"/>
        </w:rPr>
      </w:pPr>
    </w:p>
    <w:p w:rsidR="008F718A" w:rsidRPr="002C07CE" w:rsidRDefault="008F718A" w:rsidP="00140074">
      <w:pPr>
        <w:spacing w:line="276" w:lineRule="auto"/>
        <w:ind w:firstLine="709"/>
        <w:jc w:val="both"/>
        <w:rPr>
          <w:sz w:val="32"/>
          <w:szCs w:val="32"/>
        </w:rPr>
      </w:pPr>
    </w:p>
    <w:p w:rsidR="008F718A" w:rsidRPr="00441089" w:rsidRDefault="008F718A" w:rsidP="002C07CE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проведенного опроса п</w:t>
      </w:r>
      <w:r w:rsidRPr="00441089">
        <w:rPr>
          <w:b/>
          <w:sz w:val="28"/>
          <w:szCs w:val="28"/>
        </w:rPr>
        <w:t>одготовь</w:t>
      </w:r>
      <w:r>
        <w:rPr>
          <w:b/>
          <w:sz w:val="28"/>
          <w:szCs w:val="28"/>
        </w:rPr>
        <w:t>те</w:t>
      </w:r>
      <w:r w:rsidRPr="00441089">
        <w:rPr>
          <w:b/>
          <w:sz w:val="28"/>
          <w:szCs w:val="28"/>
        </w:rPr>
        <w:t xml:space="preserve"> и оформит</w:t>
      </w:r>
      <w:r>
        <w:rPr>
          <w:b/>
          <w:sz w:val="28"/>
          <w:szCs w:val="28"/>
        </w:rPr>
        <w:t>е</w:t>
      </w:r>
      <w:r w:rsidRPr="00441089">
        <w:rPr>
          <w:b/>
          <w:sz w:val="28"/>
          <w:szCs w:val="28"/>
        </w:rPr>
        <w:t xml:space="preserve"> плакат</w:t>
      </w:r>
      <w:r>
        <w:rPr>
          <w:b/>
          <w:sz w:val="28"/>
          <w:szCs w:val="28"/>
        </w:rPr>
        <w:t xml:space="preserve"> или компьютерную презентацию</w:t>
      </w:r>
      <w:r w:rsidRPr="00441089">
        <w:rPr>
          <w:sz w:val="28"/>
          <w:szCs w:val="28"/>
        </w:rPr>
        <w:t xml:space="preserve">, </w:t>
      </w:r>
      <w:r>
        <w:rPr>
          <w:sz w:val="28"/>
          <w:szCs w:val="28"/>
        </w:rPr>
        <w:t>содержащие</w:t>
      </w:r>
      <w:r w:rsidRPr="00441089">
        <w:rPr>
          <w:sz w:val="28"/>
          <w:szCs w:val="28"/>
        </w:rPr>
        <w:t>:</w:t>
      </w:r>
    </w:p>
    <w:p w:rsidR="008F718A" w:rsidRDefault="008F718A" w:rsidP="00181B6E">
      <w:pPr>
        <w:numPr>
          <w:ilvl w:val="0"/>
          <w:numId w:val="2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b/>
          <w:sz w:val="28"/>
          <w:szCs w:val="28"/>
        </w:rPr>
        <w:t>заголовок</w:t>
      </w:r>
      <w:r w:rsidRPr="0044108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41089">
        <w:rPr>
          <w:sz w:val="28"/>
          <w:szCs w:val="28"/>
        </w:rPr>
        <w:t>название выбранной вами темы</w:t>
      </w:r>
      <w:r>
        <w:rPr>
          <w:sz w:val="28"/>
          <w:szCs w:val="28"/>
        </w:rPr>
        <w:t xml:space="preserve"> опроса;</w:t>
      </w:r>
    </w:p>
    <w:p w:rsidR="008F718A" w:rsidRDefault="008F718A" w:rsidP="00181B6E">
      <w:pPr>
        <w:numPr>
          <w:ilvl w:val="0"/>
          <w:numId w:val="2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составленные вами </w:t>
      </w:r>
      <w:r w:rsidRPr="00B10053">
        <w:rPr>
          <w:b/>
          <w:sz w:val="28"/>
          <w:szCs w:val="28"/>
        </w:rPr>
        <w:t>вопросы</w:t>
      </w:r>
      <w:r>
        <w:rPr>
          <w:sz w:val="28"/>
          <w:szCs w:val="28"/>
        </w:rPr>
        <w:t xml:space="preserve"> (не более 5) на выбранную тему;</w:t>
      </w:r>
    </w:p>
    <w:p w:rsidR="008F718A" w:rsidRDefault="008F718A" w:rsidP="00181B6E">
      <w:pPr>
        <w:numPr>
          <w:ilvl w:val="0"/>
          <w:numId w:val="2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7467">
        <w:rPr>
          <w:b/>
          <w:sz w:val="28"/>
          <w:szCs w:val="28"/>
        </w:rPr>
        <w:t>количество опрошенных</w:t>
      </w:r>
      <w:r>
        <w:rPr>
          <w:sz w:val="28"/>
          <w:szCs w:val="28"/>
        </w:rPr>
        <w:t xml:space="preserve"> и количество полученных ответов;</w:t>
      </w:r>
    </w:p>
    <w:p w:rsidR="008F718A" w:rsidRDefault="008F718A" w:rsidP="00181B6E">
      <w:pPr>
        <w:numPr>
          <w:ilvl w:val="0"/>
          <w:numId w:val="2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7467">
        <w:rPr>
          <w:b/>
          <w:sz w:val="28"/>
          <w:szCs w:val="28"/>
        </w:rPr>
        <w:t>результаты</w:t>
      </w:r>
      <w:r>
        <w:rPr>
          <w:sz w:val="28"/>
          <w:szCs w:val="28"/>
        </w:rPr>
        <w:t xml:space="preserve"> опроса, представленные в виде таблицы и диаграммы, или пиктограммы;</w:t>
      </w:r>
    </w:p>
    <w:p w:rsidR="008F718A" w:rsidRPr="00441089" w:rsidRDefault="008F718A" w:rsidP="00181B6E">
      <w:pPr>
        <w:numPr>
          <w:ilvl w:val="0"/>
          <w:numId w:val="2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 xml:space="preserve">небольшой </w:t>
      </w:r>
      <w:r w:rsidRPr="00441089">
        <w:rPr>
          <w:b/>
          <w:sz w:val="28"/>
          <w:szCs w:val="28"/>
        </w:rPr>
        <w:t xml:space="preserve">текст </w:t>
      </w:r>
      <w:r w:rsidRPr="00190A54">
        <w:rPr>
          <w:sz w:val="28"/>
          <w:szCs w:val="28"/>
        </w:rPr>
        <w:t>(</w:t>
      </w:r>
      <w:r w:rsidRPr="00441089">
        <w:rPr>
          <w:sz w:val="28"/>
          <w:szCs w:val="28"/>
        </w:rPr>
        <w:t xml:space="preserve">до </w:t>
      </w:r>
      <w:r>
        <w:rPr>
          <w:sz w:val="28"/>
          <w:szCs w:val="28"/>
        </w:rPr>
        <w:t>5</w:t>
      </w:r>
      <w:r w:rsidRPr="00441089">
        <w:rPr>
          <w:sz w:val="28"/>
          <w:szCs w:val="28"/>
        </w:rPr>
        <w:t xml:space="preserve"> предложений</w:t>
      </w:r>
      <w:r>
        <w:rPr>
          <w:sz w:val="28"/>
          <w:szCs w:val="28"/>
        </w:rPr>
        <w:t>)</w:t>
      </w:r>
      <w:r w:rsidRPr="00441089"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выводы по результатам проведенного опроса.</w:t>
      </w:r>
    </w:p>
    <w:p w:rsidR="008F718A" w:rsidRDefault="008F718A" w:rsidP="00140074">
      <w:pPr>
        <w:spacing w:line="276" w:lineRule="auto"/>
        <w:ind w:firstLine="709"/>
        <w:jc w:val="both"/>
        <w:rPr>
          <w:sz w:val="28"/>
          <w:szCs w:val="28"/>
        </w:rPr>
      </w:pPr>
      <w:r w:rsidRPr="00441089">
        <w:rPr>
          <w:sz w:val="28"/>
          <w:szCs w:val="28"/>
        </w:rPr>
        <w:t>В нижней части плакат</w:t>
      </w:r>
      <w:r>
        <w:rPr>
          <w:sz w:val="28"/>
          <w:szCs w:val="28"/>
        </w:rPr>
        <w:t>а или в конце презентации</w:t>
      </w:r>
      <w:r w:rsidRPr="00441089">
        <w:rPr>
          <w:sz w:val="28"/>
          <w:szCs w:val="28"/>
        </w:rPr>
        <w:t xml:space="preserve"> обязательно укажите </w:t>
      </w:r>
      <w:r w:rsidRPr="0047397D">
        <w:rPr>
          <w:b/>
          <w:sz w:val="28"/>
          <w:szCs w:val="28"/>
        </w:rPr>
        <w:t>состав вашей групп</w:t>
      </w:r>
      <w:r>
        <w:rPr>
          <w:b/>
          <w:sz w:val="28"/>
          <w:szCs w:val="28"/>
        </w:rPr>
        <w:t>ы</w:t>
      </w:r>
      <w:r w:rsidRPr="00441089">
        <w:rPr>
          <w:sz w:val="28"/>
          <w:szCs w:val="28"/>
        </w:rPr>
        <w:t>.</w:t>
      </w:r>
    </w:p>
    <w:p w:rsidR="008F718A" w:rsidRDefault="008F718A" w:rsidP="00140074">
      <w:pPr>
        <w:spacing w:line="276" w:lineRule="auto"/>
        <w:ind w:firstLine="709"/>
        <w:jc w:val="both"/>
        <w:rPr>
          <w:sz w:val="28"/>
          <w:szCs w:val="28"/>
        </w:rPr>
      </w:pPr>
    </w:p>
    <w:p w:rsidR="008F718A" w:rsidRPr="00441089" w:rsidRDefault="008F718A" w:rsidP="00140074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Для выполнения задания вы можете использовать:</w:t>
      </w:r>
    </w:p>
    <w:p w:rsidR="008F718A" w:rsidRDefault="008F718A" w:rsidP="00181B6E">
      <w:pPr>
        <w:pStyle w:val="ListParagraph"/>
        <w:numPr>
          <w:ilvl w:val="0"/>
          <w:numId w:val="4"/>
        </w:numPr>
        <w:spacing w:line="276" w:lineRule="auto"/>
        <w:ind w:left="0" w:firstLine="709"/>
        <w:rPr>
          <w:sz w:val="28"/>
          <w:szCs w:val="28"/>
        </w:rPr>
      </w:pPr>
      <w:r w:rsidRPr="008E7F50">
        <w:rPr>
          <w:sz w:val="28"/>
          <w:szCs w:val="28"/>
        </w:rPr>
        <w:t>компьютер</w:t>
      </w:r>
      <w:r>
        <w:rPr>
          <w:sz w:val="28"/>
          <w:szCs w:val="28"/>
        </w:rPr>
        <w:t xml:space="preserve"> и принтер</w:t>
      </w:r>
      <w:r w:rsidRPr="008E7F50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проектор;</w:t>
      </w:r>
    </w:p>
    <w:p w:rsidR="008F718A" w:rsidRDefault="008F718A" w:rsidP="00181B6E">
      <w:pPr>
        <w:pStyle w:val="ListParagraph"/>
        <w:numPr>
          <w:ilvl w:val="0"/>
          <w:numId w:val="4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магнитную доску с держателями;</w:t>
      </w:r>
    </w:p>
    <w:p w:rsidR="008F718A" w:rsidRPr="008E7F50" w:rsidRDefault="008F718A" w:rsidP="00FA1A16">
      <w:pPr>
        <w:pStyle w:val="ListParagraph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иллюстративные материалы с разными значками и символами, которые размещены в папке на рабочем столе компьютера;</w:t>
      </w:r>
    </w:p>
    <w:p w:rsidR="008F718A" w:rsidRDefault="008F718A" w:rsidP="00181B6E">
      <w:pPr>
        <w:pStyle w:val="ListParagraph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ручки, линейки, ластики, белую и цветную бумагу, простые и цветные </w:t>
      </w:r>
      <w:r w:rsidRPr="008E7F50">
        <w:rPr>
          <w:sz w:val="28"/>
          <w:szCs w:val="28"/>
        </w:rPr>
        <w:t>карандаши</w:t>
      </w:r>
      <w:r>
        <w:rPr>
          <w:sz w:val="28"/>
          <w:szCs w:val="28"/>
        </w:rPr>
        <w:t>,</w:t>
      </w:r>
      <w:r w:rsidRPr="008E7F50">
        <w:rPr>
          <w:sz w:val="28"/>
          <w:szCs w:val="28"/>
        </w:rPr>
        <w:t xml:space="preserve"> фломастеры</w:t>
      </w:r>
      <w:r>
        <w:rPr>
          <w:sz w:val="28"/>
          <w:szCs w:val="28"/>
        </w:rPr>
        <w:t>, ножницы и клей, клейкую ленту.</w:t>
      </w:r>
    </w:p>
    <w:p w:rsidR="008F718A" w:rsidRPr="0047397D" w:rsidRDefault="008F718A" w:rsidP="00140074">
      <w:pPr>
        <w:spacing w:line="276" w:lineRule="auto"/>
        <w:ind w:left="357"/>
        <w:rPr>
          <w:sz w:val="16"/>
          <w:szCs w:val="16"/>
        </w:rPr>
      </w:pPr>
    </w:p>
    <w:p w:rsidR="008F718A" w:rsidRPr="00441089" w:rsidRDefault="008F718A" w:rsidP="00140074">
      <w:pPr>
        <w:spacing w:line="276" w:lineRule="auto"/>
        <w:ind w:firstLine="709"/>
        <w:rPr>
          <w:b/>
          <w:sz w:val="28"/>
          <w:szCs w:val="28"/>
        </w:rPr>
      </w:pPr>
      <w:r w:rsidRPr="00441089">
        <w:rPr>
          <w:b/>
          <w:sz w:val="28"/>
          <w:szCs w:val="28"/>
        </w:rPr>
        <w:t>Советы по выполнению задания</w:t>
      </w:r>
    </w:p>
    <w:p w:rsidR="008F718A" w:rsidRDefault="008F718A" w:rsidP="00701D57">
      <w:pPr>
        <w:numPr>
          <w:ilvl w:val="0"/>
          <w:numId w:val="22"/>
        </w:numPr>
        <w:spacing w:line="264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Обсудите и выберите тему опроса, который вы хотите провести. Решите:</w:t>
      </w:r>
    </w:p>
    <w:p w:rsidR="008F718A" w:rsidRDefault="008F718A" w:rsidP="008F54A7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 о чём вы хотите узнать; </w:t>
      </w:r>
    </w:p>
    <w:p w:rsidR="008F718A" w:rsidRDefault="008F718A" w:rsidP="00716137">
      <w:pPr>
        <w:spacing w:line="264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сколько вопросов вы будете задавать; </w:t>
      </w:r>
    </w:p>
    <w:p w:rsidR="008F718A" w:rsidRDefault="008F718A" w:rsidP="00716137">
      <w:pPr>
        <w:spacing w:line="264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в) как вы будете представлять результаты – в виде плаката или в виде компьютерной презентации;</w:t>
      </w:r>
    </w:p>
    <w:p w:rsidR="008F718A" w:rsidRDefault="008F718A" w:rsidP="00716137">
      <w:pPr>
        <w:spacing w:line="264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г) будете ли вы делать диаграмму или пиктограмму, или только таблицу.</w:t>
      </w:r>
    </w:p>
    <w:p w:rsidR="008F718A" w:rsidRDefault="008F718A" w:rsidP="00181B6E">
      <w:pPr>
        <w:numPr>
          <w:ilvl w:val="0"/>
          <w:numId w:val="22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Обсудите и составьте не более пяти вопросов для проведения опроса. Придумайте и запишите форму для записи ответов.</w:t>
      </w:r>
    </w:p>
    <w:p w:rsidR="008F718A" w:rsidRPr="002C01C1" w:rsidRDefault="008F718A" w:rsidP="00F262C6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262C6">
        <w:rPr>
          <w:sz w:val="28"/>
          <w:szCs w:val="28"/>
        </w:rPr>
        <w:t>Обсудите, что вам надо сделать, а затем, после обсуждения, составьте план выполнения работы. Распределите между собой обязанности по выполнению задания,</w:t>
      </w:r>
      <w:r>
        <w:rPr>
          <w:sz w:val="28"/>
          <w:szCs w:val="28"/>
        </w:rPr>
        <w:t xml:space="preserve"> </w:t>
      </w:r>
      <w:r w:rsidRPr="002C01C1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проведению и оформлению результатов опроса, </w:t>
      </w:r>
      <w:r w:rsidRPr="002C01C1">
        <w:rPr>
          <w:sz w:val="28"/>
          <w:szCs w:val="28"/>
        </w:rPr>
        <w:t xml:space="preserve">подготовке плаката или презентации. </w:t>
      </w:r>
      <w:r>
        <w:rPr>
          <w:sz w:val="28"/>
          <w:szCs w:val="28"/>
        </w:rPr>
        <w:t xml:space="preserve">Заполните </w:t>
      </w:r>
      <w:r w:rsidRPr="0047397D">
        <w:rPr>
          <w:b/>
          <w:i/>
          <w:sz w:val="28"/>
          <w:szCs w:val="28"/>
        </w:rPr>
        <w:t>лист планирования и продвижения</w:t>
      </w:r>
      <w:r>
        <w:rPr>
          <w:b/>
          <w:i/>
          <w:sz w:val="28"/>
          <w:szCs w:val="28"/>
        </w:rPr>
        <w:t xml:space="preserve"> </w:t>
      </w:r>
      <w:r w:rsidRPr="0056470F">
        <w:rPr>
          <w:b/>
          <w:i/>
          <w:sz w:val="28"/>
          <w:szCs w:val="28"/>
        </w:rPr>
        <w:t>по заданию</w:t>
      </w:r>
      <w:r w:rsidRPr="002C01C1">
        <w:rPr>
          <w:sz w:val="28"/>
          <w:szCs w:val="28"/>
        </w:rPr>
        <w:t>.</w:t>
      </w:r>
    </w:p>
    <w:p w:rsidR="008F718A" w:rsidRDefault="008F718A" w:rsidP="00181B6E">
      <w:pPr>
        <w:numPr>
          <w:ilvl w:val="0"/>
          <w:numId w:val="22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Сначала ответьте на свои вопросы сами, а потом задайте их вашим друзьям из двух других групп. Не забудьте, что вам тоже надо ответить на их вопросы.</w:t>
      </w:r>
    </w:p>
    <w:p w:rsidR="008F718A" w:rsidRDefault="008F718A" w:rsidP="00181B6E">
      <w:pPr>
        <w:numPr>
          <w:ilvl w:val="0"/>
          <w:numId w:val="22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Проверьте, всё ли вы сделали правильно, все ли задания выполнили; не забыли ли вы отметить чей-нибудь ответ.</w:t>
      </w:r>
    </w:p>
    <w:p w:rsidR="008F718A" w:rsidRDefault="008F718A" w:rsidP="00181B6E">
      <w:pPr>
        <w:numPr>
          <w:ilvl w:val="0"/>
          <w:numId w:val="22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Представьте результаты вашей работы другим группам. Постарайтесь организовать ваше сообщение так, чтобы смог выступить каждый член вашей группы. Выступление должно занять не более 2-х минут.</w:t>
      </w:r>
    </w:p>
    <w:p w:rsidR="008F718A" w:rsidRDefault="008F718A" w:rsidP="00181B6E">
      <w:pPr>
        <w:numPr>
          <w:ilvl w:val="0"/>
          <w:numId w:val="22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Выслушайте отчеты других групп.</w:t>
      </w:r>
    </w:p>
    <w:p w:rsidR="008F718A" w:rsidRDefault="008F718A" w:rsidP="00181B6E">
      <w:pPr>
        <w:numPr>
          <w:ilvl w:val="0"/>
          <w:numId w:val="22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Оцените выполненные вами работы – свою и других групп. Прикрепите свой стикер к названию той группы, работа которой вам больше всего понравилась.</w:t>
      </w:r>
    </w:p>
    <w:p w:rsidR="008F718A" w:rsidRPr="00351E6E" w:rsidRDefault="008F718A" w:rsidP="00181B6E">
      <w:pPr>
        <w:numPr>
          <w:ilvl w:val="0"/>
          <w:numId w:val="22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работу своей группы и свой вклад в общую работу. Заполните </w:t>
      </w:r>
      <w:r w:rsidRPr="0047397D">
        <w:rPr>
          <w:b/>
          <w:i/>
          <w:sz w:val="28"/>
          <w:szCs w:val="28"/>
        </w:rPr>
        <w:t>лист самооценки</w:t>
      </w:r>
      <w:r>
        <w:rPr>
          <w:sz w:val="28"/>
          <w:szCs w:val="28"/>
        </w:rPr>
        <w:t>.</w:t>
      </w:r>
    </w:p>
    <w:p w:rsidR="008F718A" w:rsidRPr="0047397D" w:rsidRDefault="008F718A" w:rsidP="00140074">
      <w:pPr>
        <w:spacing w:line="276" w:lineRule="auto"/>
        <w:ind w:firstLine="709"/>
        <w:jc w:val="both"/>
        <w:rPr>
          <w:b/>
          <w:sz w:val="16"/>
          <w:szCs w:val="16"/>
        </w:rPr>
      </w:pPr>
    </w:p>
    <w:p w:rsidR="008F718A" w:rsidRDefault="008F718A">
      <w:pPr>
        <w:rPr>
          <w:b/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Pr="002C07CE" w:rsidRDefault="008F718A" w:rsidP="002C07CE">
      <w:pPr>
        <w:rPr>
          <w:sz w:val="28"/>
          <w:szCs w:val="28"/>
        </w:rPr>
      </w:pPr>
    </w:p>
    <w:p w:rsidR="008F718A" w:rsidRDefault="008F718A" w:rsidP="002C07CE">
      <w:pPr>
        <w:rPr>
          <w:sz w:val="28"/>
          <w:szCs w:val="28"/>
        </w:rPr>
      </w:pPr>
    </w:p>
    <w:p w:rsidR="008F718A" w:rsidRDefault="008F718A" w:rsidP="00160D3D">
      <w:pPr>
        <w:ind w:firstLine="708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</w:t>
      </w:r>
    </w:p>
    <w:p w:rsidR="008F718A" w:rsidRDefault="008F718A" w:rsidP="002C07CE">
      <w:pPr>
        <w:ind w:firstLine="708"/>
        <w:rPr>
          <w:noProof/>
          <w:sz w:val="28"/>
          <w:szCs w:val="28"/>
        </w:rPr>
      </w:pPr>
    </w:p>
    <w:sectPr w:rsidR="008F718A" w:rsidSect="002C07CE">
      <w:footerReference w:type="default" r:id="rId7"/>
      <w:pgSz w:w="11906" w:h="16838"/>
      <w:pgMar w:top="1134" w:right="1416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18A" w:rsidRDefault="008F718A" w:rsidP="00F000E4">
      <w:r>
        <w:separator/>
      </w:r>
    </w:p>
  </w:endnote>
  <w:endnote w:type="continuationSeparator" w:id="1">
    <w:p w:rsidR="008F718A" w:rsidRDefault="008F718A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18A" w:rsidRDefault="008F718A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8F718A" w:rsidRDefault="008F71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18A" w:rsidRDefault="008F718A" w:rsidP="00F000E4">
      <w:r>
        <w:separator/>
      </w:r>
    </w:p>
  </w:footnote>
  <w:footnote w:type="continuationSeparator" w:id="1">
    <w:p w:rsidR="008F718A" w:rsidRDefault="008F718A" w:rsidP="00F00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0B24"/>
    <w:multiLevelType w:val="hybridMultilevel"/>
    <w:tmpl w:val="A3D0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BD793A"/>
    <w:multiLevelType w:val="hybridMultilevel"/>
    <w:tmpl w:val="0A4C5E14"/>
    <w:lvl w:ilvl="0" w:tplc="967226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4A7034"/>
    <w:multiLevelType w:val="hybridMultilevel"/>
    <w:tmpl w:val="B99AFEEA"/>
    <w:lvl w:ilvl="0" w:tplc="FA3C830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1A7E44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7AA06E7"/>
    <w:multiLevelType w:val="hybridMultilevel"/>
    <w:tmpl w:val="07AEF918"/>
    <w:lvl w:ilvl="0" w:tplc="6A1644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37502D"/>
    <w:multiLevelType w:val="hybridMultilevel"/>
    <w:tmpl w:val="105E465C"/>
    <w:lvl w:ilvl="0" w:tplc="B616121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974CEC"/>
    <w:multiLevelType w:val="hybridMultilevel"/>
    <w:tmpl w:val="9F60B86C"/>
    <w:lvl w:ilvl="0" w:tplc="301AAA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324A38"/>
    <w:multiLevelType w:val="hybridMultilevel"/>
    <w:tmpl w:val="F3C0C838"/>
    <w:lvl w:ilvl="0" w:tplc="37D414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20C2708"/>
    <w:multiLevelType w:val="hybridMultilevel"/>
    <w:tmpl w:val="10B69BB0"/>
    <w:lvl w:ilvl="0" w:tplc="446C4E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C4644B"/>
    <w:multiLevelType w:val="hybridMultilevel"/>
    <w:tmpl w:val="DC927CE6"/>
    <w:lvl w:ilvl="0" w:tplc="82600D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355B58"/>
    <w:multiLevelType w:val="hybridMultilevel"/>
    <w:tmpl w:val="08F27006"/>
    <w:lvl w:ilvl="0" w:tplc="8CFC40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9995C75"/>
    <w:multiLevelType w:val="hybridMultilevel"/>
    <w:tmpl w:val="6B0AC0E6"/>
    <w:lvl w:ilvl="0" w:tplc="BA362F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BF61234"/>
    <w:multiLevelType w:val="hybridMultilevel"/>
    <w:tmpl w:val="7A046F98"/>
    <w:lvl w:ilvl="0" w:tplc="3DEE3F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C979CE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A02FEF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83152AD"/>
    <w:multiLevelType w:val="hybridMultilevel"/>
    <w:tmpl w:val="70ECAFEE"/>
    <w:lvl w:ilvl="0" w:tplc="5E7C0F8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17085A"/>
    <w:multiLevelType w:val="hybridMultilevel"/>
    <w:tmpl w:val="3110BF1A"/>
    <w:lvl w:ilvl="0" w:tplc="6F34A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DB412F"/>
    <w:multiLevelType w:val="hybridMultilevel"/>
    <w:tmpl w:val="0B2A9B38"/>
    <w:lvl w:ilvl="0" w:tplc="488456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07F5697"/>
    <w:multiLevelType w:val="hybridMultilevel"/>
    <w:tmpl w:val="4B7EA8F2"/>
    <w:lvl w:ilvl="0" w:tplc="6ED0C4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31588D"/>
    <w:multiLevelType w:val="hybridMultilevel"/>
    <w:tmpl w:val="D5641002"/>
    <w:lvl w:ilvl="0" w:tplc="6A68A1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E4149E"/>
    <w:multiLevelType w:val="hybridMultilevel"/>
    <w:tmpl w:val="44FA9F50"/>
    <w:lvl w:ilvl="0" w:tplc="88AEE1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CF50DF"/>
    <w:multiLevelType w:val="hybridMultilevel"/>
    <w:tmpl w:val="8D487C64"/>
    <w:lvl w:ilvl="0" w:tplc="B8C853B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D2D6326"/>
    <w:multiLevelType w:val="hybridMultilevel"/>
    <w:tmpl w:val="D3528BA8"/>
    <w:lvl w:ilvl="0" w:tplc="7E76E2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16EFA"/>
    <w:multiLevelType w:val="hybridMultilevel"/>
    <w:tmpl w:val="6F8E2A38"/>
    <w:lvl w:ilvl="0" w:tplc="C610DD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81E0F60"/>
    <w:multiLevelType w:val="hybridMultilevel"/>
    <w:tmpl w:val="055027E2"/>
    <w:lvl w:ilvl="0" w:tplc="B6128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>
    <w:nsid w:val="6F0B4CAD"/>
    <w:multiLevelType w:val="hybridMultilevel"/>
    <w:tmpl w:val="A20056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F7647FA"/>
    <w:multiLevelType w:val="hybridMultilevel"/>
    <w:tmpl w:val="08E0EDC2"/>
    <w:lvl w:ilvl="0" w:tplc="FA4258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730B88"/>
    <w:multiLevelType w:val="hybridMultilevel"/>
    <w:tmpl w:val="0C94C840"/>
    <w:lvl w:ilvl="0" w:tplc="145EBCF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3D17A26"/>
    <w:multiLevelType w:val="hybridMultilevel"/>
    <w:tmpl w:val="AFA60AD8"/>
    <w:lvl w:ilvl="0" w:tplc="824C2F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E82810"/>
    <w:multiLevelType w:val="hybridMultilevel"/>
    <w:tmpl w:val="55867C0E"/>
    <w:lvl w:ilvl="0" w:tplc="1D0A61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AF8593B"/>
    <w:multiLevelType w:val="hybridMultilevel"/>
    <w:tmpl w:val="0686B4FE"/>
    <w:lvl w:ilvl="0" w:tplc="984E96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39"/>
  </w:num>
  <w:num w:numId="4">
    <w:abstractNumId w:val="35"/>
  </w:num>
  <w:num w:numId="5">
    <w:abstractNumId w:val="26"/>
  </w:num>
  <w:num w:numId="6">
    <w:abstractNumId w:val="5"/>
  </w:num>
  <w:num w:numId="7">
    <w:abstractNumId w:val="33"/>
  </w:num>
  <w:num w:numId="8">
    <w:abstractNumId w:val="14"/>
  </w:num>
  <w:num w:numId="9">
    <w:abstractNumId w:val="2"/>
  </w:num>
  <w:num w:numId="10">
    <w:abstractNumId w:val="12"/>
  </w:num>
  <w:num w:numId="11">
    <w:abstractNumId w:val="18"/>
  </w:num>
  <w:num w:numId="12">
    <w:abstractNumId w:val="16"/>
  </w:num>
  <w:num w:numId="13">
    <w:abstractNumId w:val="41"/>
  </w:num>
  <w:num w:numId="14">
    <w:abstractNumId w:val="42"/>
  </w:num>
  <w:num w:numId="15">
    <w:abstractNumId w:val="24"/>
  </w:num>
  <w:num w:numId="16">
    <w:abstractNumId w:val="7"/>
  </w:num>
  <w:num w:numId="17">
    <w:abstractNumId w:val="9"/>
  </w:num>
  <w:num w:numId="18">
    <w:abstractNumId w:val="4"/>
  </w:num>
  <w:num w:numId="19">
    <w:abstractNumId w:val="27"/>
  </w:num>
  <w:num w:numId="20">
    <w:abstractNumId w:val="20"/>
  </w:num>
  <w:num w:numId="21">
    <w:abstractNumId w:val="8"/>
  </w:num>
  <w:num w:numId="22">
    <w:abstractNumId w:val="32"/>
  </w:num>
  <w:num w:numId="23">
    <w:abstractNumId w:val="25"/>
  </w:num>
  <w:num w:numId="24">
    <w:abstractNumId w:val="34"/>
  </w:num>
  <w:num w:numId="25">
    <w:abstractNumId w:val="15"/>
  </w:num>
  <w:num w:numId="26">
    <w:abstractNumId w:val="0"/>
  </w:num>
  <w:num w:numId="27">
    <w:abstractNumId w:val="31"/>
  </w:num>
  <w:num w:numId="28">
    <w:abstractNumId w:val="23"/>
  </w:num>
  <w:num w:numId="29">
    <w:abstractNumId w:val="13"/>
  </w:num>
  <w:num w:numId="30">
    <w:abstractNumId w:val="28"/>
  </w:num>
  <w:num w:numId="31">
    <w:abstractNumId w:val="3"/>
  </w:num>
  <w:num w:numId="32">
    <w:abstractNumId w:val="21"/>
  </w:num>
  <w:num w:numId="33">
    <w:abstractNumId w:val="19"/>
  </w:num>
  <w:num w:numId="34">
    <w:abstractNumId w:val="6"/>
  </w:num>
  <w:num w:numId="35">
    <w:abstractNumId w:val="37"/>
  </w:num>
  <w:num w:numId="36">
    <w:abstractNumId w:val="40"/>
  </w:num>
  <w:num w:numId="37">
    <w:abstractNumId w:val="29"/>
  </w:num>
  <w:num w:numId="38">
    <w:abstractNumId w:val="17"/>
  </w:num>
  <w:num w:numId="39">
    <w:abstractNumId w:val="10"/>
  </w:num>
  <w:num w:numId="40">
    <w:abstractNumId w:val="38"/>
  </w:num>
  <w:num w:numId="41">
    <w:abstractNumId w:val="30"/>
  </w:num>
  <w:num w:numId="42">
    <w:abstractNumId w:val="11"/>
  </w:num>
  <w:num w:numId="43">
    <w:abstractNumId w:val="36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EF0"/>
    <w:rsid w:val="0002502A"/>
    <w:rsid w:val="00046A55"/>
    <w:rsid w:val="000476C5"/>
    <w:rsid w:val="00052E73"/>
    <w:rsid w:val="000660AB"/>
    <w:rsid w:val="00071FBE"/>
    <w:rsid w:val="00072637"/>
    <w:rsid w:val="00081394"/>
    <w:rsid w:val="0009526D"/>
    <w:rsid w:val="00107F3B"/>
    <w:rsid w:val="00140074"/>
    <w:rsid w:val="00154C98"/>
    <w:rsid w:val="00160D3D"/>
    <w:rsid w:val="00181B6E"/>
    <w:rsid w:val="00190A54"/>
    <w:rsid w:val="001B3BE4"/>
    <w:rsid w:val="001B4D46"/>
    <w:rsid w:val="001B7B62"/>
    <w:rsid w:val="001D1022"/>
    <w:rsid w:val="001E5083"/>
    <w:rsid w:val="001F00CB"/>
    <w:rsid w:val="00202E2F"/>
    <w:rsid w:val="00207652"/>
    <w:rsid w:val="00214C43"/>
    <w:rsid w:val="0023543B"/>
    <w:rsid w:val="00291EA5"/>
    <w:rsid w:val="00296BCC"/>
    <w:rsid w:val="002B46DE"/>
    <w:rsid w:val="002B6967"/>
    <w:rsid w:val="002C01C1"/>
    <w:rsid w:val="002C07CE"/>
    <w:rsid w:val="002D4F0F"/>
    <w:rsid w:val="002E2934"/>
    <w:rsid w:val="002F307E"/>
    <w:rsid w:val="00301392"/>
    <w:rsid w:val="00310290"/>
    <w:rsid w:val="003235B9"/>
    <w:rsid w:val="00327981"/>
    <w:rsid w:val="0034276E"/>
    <w:rsid w:val="00351E6E"/>
    <w:rsid w:val="00365BBD"/>
    <w:rsid w:val="00377AD2"/>
    <w:rsid w:val="00384E75"/>
    <w:rsid w:val="00386A0F"/>
    <w:rsid w:val="003E086F"/>
    <w:rsid w:val="003F170A"/>
    <w:rsid w:val="003F6909"/>
    <w:rsid w:val="00433437"/>
    <w:rsid w:val="00441089"/>
    <w:rsid w:val="0044373C"/>
    <w:rsid w:val="004605D1"/>
    <w:rsid w:val="0047397D"/>
    <w:rsid w:val="00485FBD"/>
    <w:rsid w:val="004E2ADC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80457"/>
    <w:rsid w:val="0059337C"/>
    <w:rsid w:val="005A0465"/>
    <w:rsid w:val="005B3659"/>
    <w:rsid w:val="005B5C06"/>
    <w:rsid w:val="005B6E74"/>
    <w:rsid w:val="005E76AE"/>
    <w:rsid w:val="005F6DD6"/>
    <w:rsid w:val="0060185C"/>
    <w:rsid w:val="00625628"/>
    <w:rsid w:val="00653C11"/>
    <w:rsid w:val="0066320E"/>
    <w:rsid w:val="00673F9D"/>
    <w:rsid w:val="00676849"/>
    <w:rsid w:val="00696CE4"/>
    <w:rsid w:val="006A1405"/>
    <w:rsid w:val="006D309B"/>
    <w:rsid w:val="006E591D"/>
    <w:rsid w:val="0070175B"/>
    <w:rsid w:val="00701D57"/>
    <w:rsid w:val="0071448C"/>
    <w:rsid w:val="00716137"/>
    <w:rsid w:val="00725AAD"/>
    <w:rsid w:val="00727741"/>
    <w:rsid w:val="0074246E"/>
    <w:rsid w:val="00746C8B"/>
    <w:rsid w:val="00756F54"/>
    <w:rsid w:val="0076023A"/>
    <w:rsid w:val="007677D0"/>
    <w:rsid w:val="007A6ED8"/>
    <w:rsid w:val="007B6667"/>
    <w:rsid w:val="007B7008"/>
    <w:rsid w:val="007C35B2"/>
    <w:rsid w:val="00806BBA"/>
    <w:rsid w:val="00852BE2"/>
    <w:rsid w:val="008601C6"/>
    <w:rsid w:val="00884868"/>
    <w:rsid w:val="0088491B"/>
    <w:rsid w:val="00886D6D"/>
    <w:rsid w:val="008918DF"/>
    <w:rsid w:val="008B5043"/>
    <w:rsid w:val="008C1FC4"/>
    <w:rsid w:val="008E42A4"/>
    <w:rsid w:val="008E6A42"/>
    <w:rsid w:val="008E7F50"/>
    <w:rsid w:val="008F31F1"/>
    <w:rsid w:val="008F54A7"/>
    <w:rsid w:val="008F718A"/>
    <w:rsid w:val="00910036"/>
    <w:rsid w:val="00917A1A"/>
    <w:rsid w:val="0092599D"/>
    <w:rsid w:val="009309F0"/>
    <w:rsid w:val="009652FE"/>
    <w:rsid w:val="00965833"/>
    <w:rsid w:val="00982F99"/>
    <w:rsid w:val="009A49D2"/>
    <w:rsid w:val="009A7851"/>
    <w:rsid w:val="009C4CA2"/>
    <w:rsid w:val="009F17BD"/>
    <w:rsid w:val="00A00E48"/>
    <w:rsid w:val="00A03D0E"/>
    <w:rsid w:val="00A05C53"/>
    <w:rsid w:val="00A07A48"/>
    <w:rsid w:val="00A37DFE"/>
    <w:rsid w:val="00A65BC3"/>
    <w:rsid w:val="00A8192E"/>
    <w:rsid w:val="00AB4C56"/>
    <w:rsid w:val="00AC6859"/>
    <w:rsid w:val="00AD315E"/>
    <w:rsid w:val="00AF571D"/>
    <w:rsid w:val="00B10053"/>
    <w:rsid w:val="00B10745"/>
    <w:rsid w:val="00B26A1F"/>
    <w:rsid w:val="00B27DED"/>
    <w:rsid w:val="00B34C19"/>
    <w:rsid w:val="00B40E6A"/>
    <w:rsid w:val="00B606B8"/>
    <w:rsid w:val="00B82E53"/>
    <w:rsid w:val="00BA6FA9"/>
    <w:rsid w:val="00BC7257"/>
    <w:rsid w:val="00BD3D0F"/>
    <w:rsid w:val="00BE1BA4"/>
    <w:rsid w:val="00BE4C70"/>
    <w:rsid w:val="00BF0B76"/>
    <w:rsid w:val="00BF42EC"/>
    <w:rsid w:val="00C270CF"/>
    <w:rsid w:val="00C32B5A"/>
    <w:rsid w:val="00C57332"/>
    <w:rsid w:val="00CB3731"/>
    <w:rsid w:val="00CB44B2"/>
    <w:rsid w:val="00CE215A"/>
    <w:rsid w:val="00D01ACD"/>
    <w:rsid w:val="00D16B9A"/>
    <w:rsid w:val="00D36329"/>
    <w:rsid w:val="00D37467"/>
    <w:rsid w:val="00D42CD8"/>
    <w:rsid w:val="00D85C65"/>
    <w:rsid w:val="00DA1264"/>
    <w:rsid w:val="00DA71C3"/>
    <w:rsid w:val="00DB760D"/>
    <w:rsid w:val="00DB7E1E"/>
    <w:rsid w:val="00DE039F"/>
    <w:rsid w:val="00DE4F1E"/>
    <w:rsid w:val="00E1056F"/>
    <w:rsid w:val="00E24AF3"/>
    <w:rsid w:val="00E464B1"/>
    <w:rsid w:val="00E464B3"/>
    <w:rsid w:val="00E51459"/>
    <w:rsid w:val="00E6432C"/>
    <w:rsid w:val="00E7023E"/>
    <w:rsid w:val="00E7044D"/>
    <w:rsid w:val="00E7676F"/>
    <w:rsid w:val="00E83451"/>
    <w:rsid w:val="00E84870"/>
    <w:rsid w:val="00EA6662"/>
    <w:rsid w:val="00EA6CC4"/>
    <w:rsid w:val="00EC4F2A"/>
    <w:rsid w:val="00ED056E"/>
    <w:rsid w:val="00ED16A4"/>
    <w:rsid w:val="00EE07EB"/>
    <w:rsid w:val="00EE2084"/>
    <w:rsid w:val="00EF464F"/>
    <w:rsid w:val="00F000E4"/>
    <w:rsid w:val="00F070CA"/>
    <w:rsid w:val="00F16317"/>
    <w:rsid w:val="00F2244A"/>
    <w:rsid w:val="00F23FB9"/>
    <w:rsid w:val="00F262C6"/>
    <w:rsid w:val="00F356D0"/>
    <w:rsid w:val="00F5326A"/>
    <w:rsid w:val="00F53783"/>
    <w:rsid w:val="00F5461F"/>
    <w:rsid w:val="00F611B7"/>
    <w:rsid w:val="00F61C1E"/>
    <w:rsid w:val="00F7271D"/>
    <w:rsid w:val="00F817F0"/>
    <w:rsid w:val="00F8626F"/>
    <w:rsid w:val="00FA1A16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83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7F50"/>
    <w:pPr>
      <w:ind w:left="720"/>
      <w:contextualSpacing/>
    </w:pPr>
  </w:style>
  <w:style w:type="table" w:styleId="TableGrid">
    <w:name w:val="Table Grid"/>
    <w:basedOn w:val="TableNormal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00E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00E4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377AD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3</Pages>
  <Words>510</Words>
  <Characters>2912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«ОПРОС «КАК МЫ ПРОВОДИМ СВОБОДНОЕ ВРЕМЯ»</dc:title>
  <dc:subject/>
  <dc:creator>computer</dc:creator>
  <cp:keywords/>
  <dc:description/>
  <cp:lastModifiedBy>Пользователь Windows</cp:lastModifiedBy>
  <cp:revision>31</cp:revision>
  <dcterms:created xsi:type="dcterms:W3CDTF">2012-04-21T05:21:00Z</dcterms:created>
  <dcterms:modified xsi:type="dcterms:W3CDTF">2014-05-16T06:27:00Z</dcterms:modified>
</cp:coreProperties>
</file>